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63625" w14:textId="77777777" w:rsidR="00D36267" w:rsidRPr="00690BA6" w:rsidRDefault="00D36267" w:rsidP="00D3626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KIRKHAM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B27FA11" w14:textId="77777777" w:rsidR="00D36267" w:rsidRDefault="00D36267" w:rsidP="00D362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7B122BC" w14:textId="77777777" w:rsidR="00D36267" w:rsidRDefault="00D36267" w:rsidP="00D362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8E67DB" w14:textId="77777777" w:rsidR="00D36267" w:rsidRDefault="00D36267" w:rsidP="00D362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330312" w14:textId="77777777" w:rsidR="00D36267" w:rsidRDefault="00D36267" w:rsidP="00D3626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03097A19" w14:textId="77777777" w:rsidR="00D36267" w:rsidRDefault="00D36267" w:rsidP="00D3626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D9DB92C" w14:textId="77777777" w:rsidR="00D36267" w:rsidRDefault="00D36267" w:rsidP="00D3626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6D58748" w14:textId="77777777" w:rsidR="00D36267" w:rsidRDefault="00D36267" w:rsidP="00D3626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8B3ABC7" w14:textId="77777777" w:rsidR="00D36267" w:rsidRDefault="00D36267" w:rsidP="00D3626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FD1A3DE" w14:textId="77777777" w:rsidR="00D36267" w:rsidRDefault="00D36267" w:rsidP="00D3626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14 February 2021</w:t>
      </w:r>
    </w:p>
    <w:p w14:paraId="4B9F4A8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EA584" w14:textId="77777777" w:rsidR="00D36267" w:rsidRDefault="00D36267" w:rsidP="009139A6">
      <w:r>
        <w:separator/>
      </w:r>
    </w:p>
  </w:endnote>
  <w:endnote w:type="continuationSeparator" w:id="0">
    <w:p w14:paraId="62944B71" w14:textId="77777777" w:rsidR="00D36267" w:rsidRDefault="00D362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C2F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5ED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948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A9EB1" w14:textId="77777777" w:rsidR="00D36267" w:rsidRDefault="00D36267" w:rsidP="009139A6">
      <w:r>
        <w:separator/>
      </w:r>
    </w:p>
  </w:footnote>
  <w:footnote w:type="continuationSeparator" w:id="0">
    <w:p w14:paraId="76066501" w14:textId="77777777" w:rsidR="00D36267" w:rsidRDefault="00D362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2E6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335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D30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267"/>
    <w:rsid w:val="000666E0"/>
    <w:rsid w:val="002510B7"/>
    <w:rsid w:val="005C130B"/>
    <w:rsid w:val="00826F5C"/>
    <w:rsid w:val="009139A6"/>
    <w:rsid w:val="009448BB"/>
    <w:rsid w:val="00A3176C"/>
    <w:rsid w:val="00BA00AB"/>
    <w:rsid w:val="00D3626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466CA"/>
  <w15:chartTrackingRefBased/>
  <w15:docId w15:val="{6FA2A0CA-FBEC-45A1-9569-179BE101D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2021-03-28T11:33:00Z</dcterms:created>
  <dcterms:modified xsi:type="dcterms:W3CDTF">2021-03-28T11:34:00Z</dcterms:modified>
</cp:coreProperties>
</file>